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029BAB29" w:rsidR="00A62673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ED282F">
        <w:rPr>
          <w:rFonts w:ascii="Arial" w:hAnsi="Arial"/>
          <w:sz w:val="18"/>
        </w:rPr>
        <w:tab/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77549F">
        <w:rPr>
          <w:rFonts w:ascii="Arial" w:hAnsi="Arial"/>
          <w:noProof/>
          <w:sz w:val="18"/>
        </w:rPr>
        <w:t xml:space="preserve">Umbau und Sanierung KL!CK Kindermuseum 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4905FBBA" w14:textId="75E4FB3B" w:rsidR="00ED282F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765ED4">
        <w:rPr>
          <w:rFonts w:ascii="Arial" w:hAnsi="Arial"/>
          <w:noProof/>
          <w:sz w:val="18"/>
        </w:rPr>
        <w:t>Wärmeversorgungsanlagen</w:t>
      </w:r>
      <w:r w:rsidRPr="007508D2">
        <w:rPr>
          <w:rFonts w:ascii="Arial" w:hAnsi="Arial"/>
          <w:sz w:val="18"/>
        </w:rPr>
        <w:fldChar w:fldCharType="end"/>
      </w:r>
    </w:p>
    <w:p w14:paraId="0944F6FC" w14:textId="355BE9EC" w:rsidR="00ED282F" w:rsidRPr="007508D2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</w: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1E59D0">
        <w:rPr>
          <w:rFonts w:ascii="Arial" w:hAnsi="Arial"/>
          <w:sz w:val="18"/>
        </w:rPr>
        <w:t>34</w:t>
      </w:r>
      <w:r w:rsidR="0077549F">
        <w:rPr>
          <w:rFonts w:ascii="Arial" w:hAnsi="Arial"/>
          <w:noProof/>
          <w:sz w:val="18"/>
        </w:rPr>
        <w:t>-MM-202</w:t>
      </w:r>
      <w:r w:rsidR="001E59D0">
        <w:rPr>
          <w:rFonts w:ascii="Arial" w:hAnsi="Arial"/>
          <w:noProof/>
          <w:sz w:val="18"/>
        </w:rPr>
        <w:t>6</w:t>
      </w:r>
      <w:r w:rsidRPr="007508D2">
        <w:rPr>
          <w:rFonts w:ascii="Arial" w:hAnsi="Arial"/>
          <w:sz w:val="18"/>
        </w:rPr>
        <w:fldChar w:fldCharType="end"/>
      </w:r>
    </w:p>
    <w:p w14:paraId="05F0978A" w14:textId="77777777" w:rsidR="00A62673" w:rsidRPr="007508D2" w:rsidRDefault="00A62673" w:rsidP="00745C9E">
      <w:pPr>
        <w:ind w:left="709" w:firstLine="709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608E799B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745C9E">
        <w:rPr>
          <w:rFonts w:cs="Arial"/>
          <w:b/>
          <w:szCs w:val="18"/>
        </w:rPr>
        <w:t xml:space="preserve"> </w:t>
      </w:r>
      <w:r w:rsidR="00224C22">
        <w:rPr>
          <w:rFonts w:cs="Arial"/>
          <w:b/>
          <w:szCs w:val="18"/>
        </w:rPr>
        <w:t>Vordruck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104073">
        <w:rPr>
          <w:rFonts w:cs="Arial"/>
          <w:b/>
          <w:i/>
          <w:szCs w:val="18"/>
        </w:rPr>
        <w:t xml:space="preserve"> (Anlage 6-000)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4709DDCA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</w:t>
      </w:r>
      <w:r w:rsidR="00FE35E5">
        <w:rPr>
          <w:rFonts w:cs="Arial"/>
          <w:szCs w:val="18"/>
        </w:rPr>
        <w:t>r</w:t>
      </w:r>
      <w:r w:rsidR="00666BE3" w:rsidRPr="00574F53">
        <w:rPr>
          <w:rFonts w:cs="Arial"/>
          <w:szCs w:val="18"/>
        </w:rPr>
        <w:t xml:space="preserve"> Auftraggeber</w:t>
      </w:r>
      <w:r w:rsidR="00FE35E5">
        <w:rPr>
          <w:rFonts w:cs="Arial"/>
          <w:szCs w:val="18"/>
        </w:rPr>
        <w:t>in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06F07F67" w:rsidR="00B1315C" w:rsidRPr="00574F53" w:rsidRDefault="00B1315C" w:rsidP="009A59AC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="00104073">
        <w:rPr>
          <w:rFonts w:cs="Arial"/>
          <w:i/>
          <w:szCs w:val="18"/>
        </w:rPr>
        <w:t xml:space="preserve"> (Anlage 6-100)</w:t>
      </w:r>
      <w:r w:rsidRPr="00574F53">
        <w:rPr>
          <w:rFonts w:cs="Arial"/>
          <w:szCs w:val="18"/>
        </w:rPr>
        <w:t xml:space="preserve"> zu stellen und </w:t>
      </w:r>
    </w:p>
    <w:p w14:paraId="041F1AF6" w14:textId="535440F3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104073">
        <w:rPr>
          <w:rFonts w:cs="Arial"/>
          <w:i/>
          <w:szCs w:val="18"/>
        </w:rPr>
        <w:t xml:space="preserve"> (Anlage 6-101)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0A857BC2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="00224C22">
        <w:rPr>
          <w:rFonts w:cs="Arial"/>
          <w:szCs w:val="18"/>
        </w:rPr>
        <w:t>Vordruck</w:t>
      </w:r>
      <w:r w:rsidR="005A5E59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104073">
        <w:rPr>
          <w:rFonts w:cs="Arial"/>
          <w:i/>
          <w:szCs w:val="18"/>
        </w:rPr>
        <w:t xml:space="preserve"> (Anlage 6-000)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104073">
        <w:rPr>
          <w:rFonts w:cs="Arial"/>
          <w:i/>
          <w:szCs w:val="18"/>
        </w:rPr>
        <w:t xml:space="preserve"> (Anlage 6-020)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21E7A4F8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="00104073">
        <w:rPr>
          <w:rFonts w:ascii="Arial" w:hAnsi="Arial" w:cs="Arial"/>
          <w:i/>
          <w:sz w:val="18"/>
          <w:szCs w:val="18"/>
        </w:rPr>
        <w:t xml:space="preserve"> (Anlage 6-030)</w:t>
      </w:r>
      <w:r w:rsidRPr="00574F53">
        <w:rPr>
          <w:rFonts w:ascii="Arial" w:hAnsi="Arial" w:cs="Arial"/>
          <w:sz w:val="18"/>
          <w:szCs w:val="18"/>
        </w:rPr>
        <w:t xml:space="preserve"> </w:t>
      </w:r>
      <w:r w:rsidR="00271884">
        <w:rPr>
          <w:rFonts w:ascii="Arial" w:hAnsi="Arial" w:cs="Arial"/>
          <w:sz w:val="18"/>
          <w:szCs w:val="18"/>
        </w:rPr>
        <w:t xml:space="preserve">mit dem Angebot </w:t>
      </w:r>
      <w:r w:rsidRPr="00574F53">
        <w:rPr>
          <w:rFonts w:ascii="Arial" w:hAnsi="Arial" w:cs="Arial"/>
          <w:sz w:val="18"/>
          <w:szCs w:val="18"/>
        </w:rPr>
        <w:t>abzugeben.</w:t>
      </w:r>
    </w:p>
    <w:p w14:paraId="0625E140" w14:textId="1D8B1801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="00104073">
        <w:rPr>
          <w:rFonts w:ascii="Arial" w:hAnsi="Arial" w:cs="Arial"/>
          <w:sz w:val="18"/>
          <w:szCs w:val="18"/>
        </w:rPr>
        <w:t xml:space="preserve">zusammen mit dem </w:t>
      </w:r>
      <w:r w:rsidR="00104073" w:rsidRPr="00104073">
        <w:rPr>
          <w:rFonts w:ascii="Arial" w:hAnsi="Arial" w:cs="Arial"/>
          <w:sz w:val="18"/>
          <w:szCs w:val="18"/>
        </w:rPr>
        <w:t>Angebot</w:t>
      </w:r>
      <w:r w:rsidR="00104073">
        <w:rPr>
          <w:rFonts w:ascii="Arial" w:hAnsi="Arial" w:cs="Arial"/>
          <w:sz w:val="18"/>
          <w:szCs w:val="18"/>
        </w:rPr>
        <w:t xml:space="preserve"> oder </w:t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</w:t>
      </w:r>
      <w:r w:rsidR="00104073">
        <w:rPr>
          <w:rFonts w:ascii="Arial" w:hAnsi="Arial"/>
          <w:sz w:val="18"/>
          <w:szCs w:val="18"/>
        </w:rPr>
        <w:t xml:space="preserve"> </w:t>
      </w:r>
      <w:r w:rsidR="00104073" w:rsidRPr="00104073">
        <w:rPr>
          <w:rFonts w:ascii="Arial" w:hAnsi="Arial" w:cs="Arial"/>
          <w:sz w:val="18"/>
        </w:rPr>
        <w:t>(siehe dazu</w:t>
      </w:r>
      <w:r w:rsidR="00104073" w:rsidRPr="00745C9E">
        <w:rPr>
          <w:rFonts w:ascii="Arial" w:hAnsi="Arial" w:cs="Arial"/>
          <w:sz w:val="18"/>
        </w:rPr>
        <w:t xml:space="preserve"> Ziff. 5.1 oder 5.2</w:t>
      </w:r>
      <w:r w:rsidR="00104073">
        <w:rPr>
          <w:rFonts w:ascii="Arial" w:hAnsi="Arial" w:cs="Arial"/>
          <w:sz w:val="18"/>
        </w:rPr>
        <w:t xml:space="preserve"> Vordruck </w:t>
      </w:r>
      <w:r w:rsidR="00104073" w:rsidRPr="00745C9E">
        <w:rPr>
          <w:rFonts w:ascii="Arial" w:hAnsi="Arial" w:cs="Arial"/>
          <w:i/>
          <w:sz w:val="18"/>
        </w:rPr>
        <w:t>Aufforderung Angebotsabgabe (Anlage 6-020)</w:t>
      </w:r>
      <w:r w:rsidR="00104073" w:rsidRPr="00745C9E">
        <w:rPr>
          <w:rFonts w:ascii="Arial" w:hAnsi="Arial" w:cs="Arial"/>
          <w:sz w:val="18"/>
        </w:rPr>
        <w:t>)</w:t>
      </w:r>
      <w:r w:rsidRPr="00104073">
        <w:rPr>
          <w:rFonts w:ascii="Arial" w:hAnsi="Arial" w:cs="Arial"/>
          <w:sz w:val="18"/>
          <w:szCs w:val="18"/>
        </w:rPr>
        <w:t>.</w:t>
      </w:r>
      <w:r w:rsidRPr="00574F53">
        <w:rPr>
          <w:rFonts w:ascii="Arial" w:hAnsi="Arial" w:cs="Arial"/>
          <w:sz w:val="18"/>
          <w:szCs w:val="18"/>
        </w:rPr>
        <w:t xml:space="preserve">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Pr="00574F53">
        <w:rPr>
          <w:rFonts w:ascii="Arial" w:hAnsi="Arial"/>
          <w:sz w:val="18"/>
          <w:szCs w:val="18"/>
        </w:rPr>
      </w:r>
      <w:r w:rsidRPr="00574F53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3DE981D7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224C22">
        <w:rPr>
          <w:rFonts w:ascii="Arial" w:hAnsi="Arial" w:cs="Arial"/>
          <w:sz w:val="18"/>
          <w:szCs w:val="18"/>
        </w:rPr>
        <w:t>Vordruck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224C22">
        <w:rPr>
          <w:rFonts w:ascii="Arial" w:hAnsi="Arial" w:cs="Arial"/>
          <w:i/>
          <w:sz w:val="18"/>
          <w:szCs w:val="18"/>
        </w:rPr>
        <w:t xml:space="preserve"> (Anlage 6-000)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1D3C9676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instrText xml:space="preserve"> FORMTEXT </w:instrTex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separate"/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0BA58977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68974C21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6A817466" w:rsidR="00B14B81" w:rsidRPr="00574F53" w:rsidRDefault="00DB5716" w:rsidP="00DB5716">
      <w:pPr>
        <w:pStyle w:val="Textkrper-Einzug3"/>
        <w:ind w:left="284"/>
      </w:pPr>
      <w:r w:rsidRPr="00574F53">
        <w:t>Für diesen</w:t>
      </w:r>
      <w:r w:rsidR="00B14B81" w:rsidRPr="00574F53">
        <w:t xml:space="preserve"> Nach-Nachunternehmer werde(n) ich/wir einen gesonderten Antrag vorlegen.</w:t>
      </w:r>
    </w:p>
    <w:p w14:paraId="013FE600" w14:textId="1F5E1C15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lastRenderedPageBreak/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</w:t>
      </w:r>
      <w:r w:rsidR="00793B49">
        <w:rPr>
          <w:szCs w:val="18"/>
        </w:rPr>
        <w:t xml:space="preserve"> am Ort der Kontrolle</w:t>
      </w:r>
      <w:r w:rsidR="00B14B81" w:rsidRPr="00574F53">
        <w:rPr>
          <w:szCs w:val="18"/>
        </w:rPr>
        <w:t xml:space="preserve"> vorzulegen</w:t>
      </w:r>
      <w:r w:rsidR="00793B49">
        <w:rPr>
          <w:szCs w:val="18"/>
        </w:rPr>
        <w:t xml:space="preserve"> und zu erläutern</w:t>
      </w:r>
      <w:r w:rsidR="00B14B81" w:rsidRPr="00574F53">
        <w:rPr>
          <w:szCs w:val="18"/>
        </w:rPr>
        <w:t xml:space="preserve">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 xml:space="preserve">; siehe </w:t>
      </w:r>
      <w:r w:rsidR="00FE09AB">
        <w:rPr>
          <w:szCs w:val="18"/>
        </w:rPr>
        <w:t xml:space="preserve">Ziff. 4 Vordruck </w:t>
      </w:r>
      <w:r w:rsidR="00FE09AB" w:rsidRPr="00745C9E">
        <w:rPr>
          <w:i/>
          <w:szCs w:val="18"/>
        </w:rPr>
        <w:t>Landesrecht (Anlage 6-000)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7868246C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als zwischen mir/uns und de</w:t>
      </w:r>
      <w:r w:rsidR="003926CE">
        <w:rPr>
          <w:rFonts w:ascii="Arial" w:hAnsi="Arial" w:cs="Arial"/>
          <w:sz w:val="18"/>
          <w:szCs w:val="18"/>
        </w:rPr>
        <w:t>r</w:t>
      </w:r>
      <w:r w:rsidR="00B14B81" w:rsidRPr="00574F53">
        <w:rPr>
          <w:rFonts w:ascii="Arial" w:hAnsi="Arial" w:cs="Arial"/>
          <w:sz w:val="18"/>
          <w:szCs w:val="18"/>
        </w:rPr>
        <w:t xml:space="preserve"> Auftraggeber</w:t>
      </w:r>
      <w:r w:rsidR="003926CE">
        <w:rPr>
          <w:rFonts w:ascii="Arial" w:hAnsi="Arial" w:cs="Arial"/>
          <w:sz w:val="18"/>
          <w:szCs w:val="18"/>
        </w:rPr>
        <w:t>in</w:t>
      </w:r>
      <w:r w:rsidR="00B14B81" w:rsidRPr="00574F53">
        <w:rPr>
          <w:rFonts w:ascii="Arial" w:hAnsi="Arial" w:cs="Arial"/>
          <w:sz w:val="18"/>
          <w:szCs w:val="18"/>
        </w:rPr>
        <w:t xml:space="preserve">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3BBC1E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>ur</w:t>
      </w:r>
      <w:r w:rsidR="00237F0A">
        <w:rPr>
          <w:szCs w:val="18"/>
        </w:rPr>
        <w:t xml:space="preserve"> </w:t>
      </w:r>
      <w:r w:rsidR="00237F0A" w:rsidRPr="003926CE">
        <w:rPr>
          <w:szCs w:val="18"/>
        </w:rPr>
        <w:t>ggf. notwendigen</w:t>
      </w:r>
      <w:r w:rsidRPr="00574F53">
        <w:rPr>
          <w:szCs w:val="18"/>
        </w:rPr>
        <w:t xml:space="preserve"> Einholung eine</w:t>
      </w:r>
      <w:r w:rsidR="00FE09AB">
        <w:rPr>
          <w:szCs w:val="18"/>
        </w:rPr>
        <w:t>r</w:t>
      </w:r>
      <w:r w:rsidRPr="00574F53">
        <w:rPr>
          <w:szCs w:val="18"/>
        </w:rPr>
        <w:t xml:space="preserve"> </w:t>
      </w:r>
      <w:r w:rsidRPr="00574F53">
        <w:rPr>
          <w:rFonts w:cs="Arial"/>
          <w:szCs w:val="18"/>
        </w:rPr>
        <w:t xml:space="preserve">Abfrage des </w:t>
      </w:r>
      <w:r w:rsidR="00FE35E5">
        <w:rPr>
          <w:szCs w:val="18"/>
        </w:rPr>
        <w:t xml:space="preserve">Wettbewerbsregisters nach § 6 WRegG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ED282F" w:rsidRPr="00745C9E">
        <w:rPr>
          <w:rFonts w:cs="Arial"/>
          <w:i/>
          <w:szCs w:val="18"/>
        </w:rPr>
        <w:t>Erklärung des</w:t>
      </w:r>
      <w:r w:rsidR="00ED282F">
        <w:rPr>
          <w:rFonts w:cs="Arial"/>
          <w:szCs w:val="18"/>
        </w:rPr>
        <w:t xml:space="preserve"> </w:t>
      </w:r>
      <w:r w:rsidR="00540B5A" w:rsidRPr="00574F53">
        <w:rPr>
          <w:rFonts w:cs="Arial"/>
          <w:i/>
          <w:szCs w:val="18"/>
        </w:rPr>
        <w:t>Nachunternehmer</w:t>
      </w:r>
      <w:r w:rsidR="00ED282F">
        <w:rPr>
          <w:rFonts w:cs="Arial"/>
          <w:i/>
          <w:szCs w:val="18"/>
        </w:rPr>
        <w:t>s</w:t>
      </w:r>
      <w:r w:rsidR="00FE09AB">
        <w:rPr>
          <w:rFonts w:cs="Arial"/>
          <w:i/>
          <w:szCs w:val="18"/>
        </w:rPr>
        <w:t xml:space="preserve"> (Anlage 6-101)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5C72C042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="00FE09AB">
        <w:rPr>
          <w:rFonts w:cs="Arial"/>
          <w:i/>
          <w:szCs w:val="18"/>
        </w:rPr>
        <w:t xml:space="preserve"> (Anlage 6-130)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946920C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77777777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7A3DB99C" w:rsidR="00FC7E42" w:rsidRPr="00574F53" w:rsidRDefault="003E7037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>
        <w:rPr>
          <w:spacing w:val="3"/>
          <w:szCs w:val="18"/>
        </w:rPr>
        <w:t>W</w:t>
      </w:r>
      <w:r w:rsidR="00FC7E42" w:rsidRPr="00574F53">
        <w:rPr>
          <w:spacing w:val="3"/>
          <w:szCs w:val="18"/>
        </w:rPr>
        <w:t xml:space="preserve">enn dieser Antrag </w:t>
      </w:r>
      <w:r w:rsidR="00FC7E42" w:rsidRPr="00574F53">
        <w:rPr>
          <w:spacing w:val="3"/>
          <w:szCs w:val="18"/>
          <w:u w:val="single"/>
        </w:rPr>
        <w:t>zusammen mit dem Angebot elektronisch über das                    eVergabe</w:t>
      </w:r>
      <w:r w:rsidR="002C77C6">
        <w:rPr>
          <w:spacing w:val="3"/>
          <w:szCs w:val="18"/>
          <w:u w:val="single"/>
        </w:rPr>
        <w:t>-S</w:t>
      </w:r>
      <w:r w:rsidR="00FC7E42" w:rsidRPr="00574F53">
        <w:rPr>
          <w:spacing w:val="3"/>
          <w:szCs w:val="18"/>
          <w:u w:val="single"/>
        </w:rPr>
        <w:t>ystem</w:t>
      </w:r>
      <w:r w:rsidR="00FC7E42" w:rsidRPr="00574F53">
        <w:rPr>
          <w:spacing w:val="3"/>
          <w:szCs w:val="18"/>
        </w:rPr>
        <w:t xml:space="preserve"> abgegeben wird, ist </w:t>
      </w:r>
      <w:bookmarkStart w:id="12" w:name="_Hlk127190864"/>
      <w:r>
        <w:rPr>
          <w:spacing w:val="3"/>
          <w:szCs w:val="18"/>
        </w:rPr>
        <w:t xml:space="preserve">hier der Name der erklärenden Person in Textform anzugeben. Eine eigenhändige </w:t>
      </w:r>
      <w:r w:rsidR="00FC7E42" w:rsidRPr="00574F53">
        <w:rPr>
          <w:spacing w:val="3"/>
          <w:szCs w:val="18"/>
        </w:rPr>
        <w:t xml:space="preserve">Unterschrift </w:t>
      </w:r>
      <w:r>
        <w:rPr>
          <w:spacing w:val="3"/>
          <w:szCs w:val="18"/>
        </w:rPr>
        <w:t xml:space="preserve">ist </w:t>
      </w:r>
      <w:r w:rsidR="00FC7E42" w:rsidRPr="00574F53">
        <w:rPr>
          <w:spacing w:val="3"/>
          <w:szCs w:val="18"/>
        </w:rPr>
        <w:t>hier entbehrlich.</w:t>
      </w:r>
      <w:bookmarkEnd w:id="12"/>
      <w:r w:rsidR="00FC7E42" w:rsidRPr="00574F53">
        <w:rPr>
          <w:spacing w:val="3"/>
          <w:szCs w:val="18"/>
        </w:rPr>
        <w:t xml:space="preserve">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624FE" w14:textId="77777777" w:rsidR="00790511" w:rsidRDefault="00790511">
      <w:r>
        <w:separator/>
      </w:r>
    </w:p>
  </w:endnote>
  <w:endnote w:type="continuationSeparator" w:id="0">
    <w:p w14:paraId="0CD14BF1" w14:textId="77777777" w:rsidR="00790511" w:rsidRDefault="0079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77C68A6F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Pr="00574F53">
      <w:rPr>
        <w:rFonts w:ascii="Arial" w:hAnsi="Arial" w:cs="Arial"/>
      </w:rPr>
      <w:t>/20</w:t>
    </w:r>
    <w:r w:rsidR="003E7037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13846E46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="00DD79AC" w:rsidRPr="00574F53">
      <w:rPr>
        <w:rFonts w:ascii="Arial" w:hAnsi="Arial" w:cs="Arial"/>
      </w:rPr>
      <w:t>/20</w:t>
    </w:r>
    <w:r w:rsidR="00793B49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28ED" w14:textId="77777777" w:rsidR="00790511" w:rsidRDefault="00790511">
      <w:r>
        <w:separator/>
      </w:r>
    </w:p>
  </w:footnote>
  <w:footnote w:type="continuationSeparator" w:id="0">
    <w:p w14:paraId="23947103" w14:textId="77777777" w:rsidR="00790511" w:rsidRDefault="00790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B8E36EC"/>
    <w:lvl w:ilvl="0" w:tplc="4BA8B974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3732514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660645352">
    <w:abstractNumId w:val="9"/>
  </w:num>
  <w:num w:numId="3" w16cid:durableId="209154384">
    <w:abstractNumId w:val="21"/>
  </w:num>
  <w:num w:numId="4" w16cid:durableId="231742565">
    <w:abstractNumId w:val="1"/>
  </w:num>
  <w:num w:numId="5" w16cid:durableId="74207095">
    <w:abstractNumId w:val="23"/>
  </w:num>
  <w:num w:numId="6" w16cid:durableId="307906010">
    <w:abstractNumId w:val="28"/>
  </w:num>
  <w:num w:numId="7" w16cid:durableId="495657254">
    <w:abstractNumId w:val="31"/>
  </w:num>
  <w:num w:numId="8" w16cid:durableId="1947468777">
    <w:abstractNumId w:val="3"/>
  </w:num>
  <w:num w:numId="9" w16cid:durableId="1547913009">
    <w:abstractNumId w:val="19"/>
  </w:num>
  <w:num w:numId="10" w16cid:durableId="752819082">
    <w:abstractNumId w:val="12"/>
  </w:num>
  <w:num w:numId="11" w16cid:durableId="1828091957">
    <w:abstractNumId w:val="26"/>
  </w:num>
  <w:num w:numId="12" w16cid:durableId="1863321294">
    <w:abstractNumId w:val="32"/>
  </w:num>
  <w:num w:numId="13" w16cid:durableId="1378889854">
    <w:abstractNumId w:val="16"/>
  </w:num>
  <w:num w:numId="14" w16cid:durableId="868680726">
    <w:abstractNumId w:val="17"/>
  </w:num>
  <w:num w:numId="15" w16cid:durableId="430509460">
    <w:abstractNumId w:val="25"/>
  </w:num>
  <w:num w:numId="16" w16cid:durableId="638463335">
    <w:abstractNumId w:val="18"/>
  </w:num>
  <w:num w:numId="17" w16cid:durableId="721751685">
    <w:abstractNumId w:val="20"/>
  </w:num>
  <w:num w:numId="18" w16cid:durableId="467748408">
    <w:abstractNumId w:val="4"/>
  </w:num>
  <w:num w:numId="19" w16cid:durableId="1988318905">
    <w:abstractNumId w:val="15"/>
  </w:num>
  <w:num w:numId="20" w16cid:durableId="1801992763">
    <w:abstractNumId w:val="7"/>
  </w:num>
  <w:num w:numId="21" w16cid:durableId="1775706957">
    <w:abstractNumId w:val="5"/>
  </w:num>
  <w:num w:numId="22" w16cid:durableId="546262996">
    <w:abstractNumId w:val="10"/>
  </w:num>
  <w:num w:numId="23" w16cid:durableId="579170540">
    <w:abstractNumId w:val="14"/>
  </w:num>
  <w:num w:numId="24" w16cid:durableId="2126726729">
    <w:abstractNumId w:val="8"/>
  </w:num>
  <w:num w:numId="25" w16cid:durableId="639311372">
    <w:abstractNumId w:val="27"/>
  </w:num>
  <w:num w:numId="26" w16cid:durableId="2076853377">
    <w:abstractNumId w:val="11"/>
  </w:num>
  <w:num w:numId="27" w16cid:durableId="1393233199">
    <w:abstractNumId w:val="30"/>
  </w:num>
  <w:num w:numId="28" w16cid:durableId="1900239386">
    <w:abstractNumId w:val="29"/>
  </w:num>
  <w:num w:numId="29" w16cid:durableId="405343986">
    <w:abstractNumId w:val="6"/>
  </w:num>
  <w:num w:numId="30" w16cid:durableId="361440016">
    <w:abstractNumId w:val="2"/>
  </w:num>
  <w:num w:numId="31" w16cid:durableId="534386422">
    <w:abstractNumId w:val="13"/>
  </w:num>
  <w:num w:numId="32" w16cid:durableId="602766472">
    <w:abstractNumId w:val="24"/>
  </w:num>
  <w:num w:numId="33" w16cid:durableId="459148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04073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59D0"/>
    <w:rsid w:val="001E7E18"/>
    <w:rsid w:val="001F4E64"/>
    <w:rsid w:val="001F65BD"/>
    <w:rsid w:val="002020C2"/>
    <w:rsid w:val="00207D08"/>
    <w:rsid w:val="00210E28"/>
    <w:rsid w:val="00224158"/>
    <w:rsid w:val="00224C22"/>
    <w:rsid w:val="00225783"/>
    <w:rsid w:val="00227DFC"/>
    <w:rsid w:val="00237F0A"/>
    <w:rsid w:val="00243ACC"/>
    <w:rsid w:val="00271884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C77C6"/>
    <w:rsid w:val="002D60DD"/>
    <w:rsid w:val="002D7182"/>
    <w:rsid w:val="002E0BD1"/>
    <w:rsid w:val="002F1649"/>
    <w:rsid w:val="002F2C98"/>
    <w:rsid w:val="00301213"/>
    <w:rsid w:val="00307F40"/>
    <w:rsid w:val="00326E61"/>
    <w:rsid w:val="003318F1"/>
    <w:rsid w:val="00331933"/>
    <w:rsid w:val="0034286A"/>
    <w:rsid w:val="00346C17"/>
    <w:rsid w:val="003470AE"/>
    <w:rsid w:val="00351377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6CE"/>
    <w:rsid w:val="0039278C"/>
    <w:rsid w:val="00396171"/>
    <w:rsid w:val="003977EC"/>
    <w:rsid w:val="003A6509"/>
    <w:rsid w:val="003A7600"/>
    <w:rsid w:val="003B355E"/>
    <w:rsid w:val="003C1A93"/>
    <w:rsid w:val="003D198D"/>
    <w:rsid w:val="003E1499"/>
    <w:rsid w:val="003E7037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00AE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A5E59"/>
    <w:rsid w:val="005C51BB"/>
    <w:rsid w:val="005D42C0"/>
    <w:rsid w:val="005E284C"/>
    <w:rsid w:val="005E5355"/>
    <w:rsid w:val="006150D6"/>
    <w:rsid w:val="00620000"/>
    <w:rsid w:val="00623BD2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B6A17"/>
    <w:rsid w:val="006D2787"/>
    <w:rsid w:val="006D5F87"/>
    <w:rsid w:val="006E1000"/>
    <w:rsid w:val="00732E8B"/>
    <w:rsid w:val="00745C9E"/>
    <w:rsid w:val="007508D2"/>
    <w:rsid w:val="007516E5"/>
    <w:rsid w:val="007534E4"/>
    <w:rsid w:val="0075452B"/>
    <w:rsid w:val="00757959"/>
    <w:rsid w:val="00761587"/>
    <w:rsid w:val="0076447A"/>
    <w:rsid w:val="00765ED4"/>
    <w:rsid w:val="0077549F"/>
    <w:rsid w:val="00776BDA"/>
    <w:rsid w:val="00787369"/>
    <w:rsid w:val="00790511"/>
    <w:rsid w:val="0079227E"/>
    <w:rsid w:val="00793B00"/>
    <w:rsid w:val="00793B49"/>
    <w:rsid w:val="00796B7D"/>
    <w:rsid w:val="00797DAD"/>
    <w:rsid w:val="007A23BB"/>
    <w:rsid w:val="007A51B1"/>
    <w:rsid w:val="007B1EC7"/>
    <w:rsid w:val="007B63F3"/>
    <w:rsid w:val="007B6955"/>
    <w:rsid w:val="007C2ECD"/>
    <w:rsid w:val="007D5365"/>
    <w:rsid w:val="007E0DBF"/>
    <w:rsid w:val="007E156C"/>
    <w:rsid w:val="007E3688"/>
    <w:rsid w:val="007F2A6D"/>
    <w:rsid w:val="007F62E9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C4C88"/>
    <w:rsid w:val="008D429B"/>
    <w:rsid w:val="008E3732"/>
    <w:rsid w:val="008E5A5F"/>
    <w:rsid w:val="0091099A"/>
    <w:rsid w:val="00911BB1"/>
    <w:rsid w:val="009140AC"/>
    <w:rsid w:val="00917405"/>
    <w:rsid w:val="00921E82"/>
    <w:rsid w:val="00926718"/>
    <w:rsid w:val="0094196D"/>
    <w:rsid w:val="00950F96"/>
    <w:rsid w:val="009742FF"/>
    <w:rsid w:val="0098472D"/>
    <w:rsid w:val="00984B6F"/>
    <w:rsid w:val="009A59AC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2137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34510"/>
    <w:rsid w:val="00B45E8D"/>
    <w:rsid w:val="00B533DD"/>
    <w:rsid w:val="00B5665D"/>
    <w:rsid w:val="00B61B8A"/>
    <w:rsid w:val="00B6226D"/>
    <w:rsid w:val="00B700AA"/>
    <w:rsid w:val="00B772AA"/>
    <w:rsid w:val="00B77517"/>
    <w:rsid w:val="00B91850"/>
    <w:rsid w:val="00B927A4"/>
    <w:rsid w:val="00B95941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076F"/>
    <w:rsid w:val="00E255B8"/>
    <w:rsid w:val="00E25F37"/>
    <w:rsid w:val="00E31080"/>
    <w:rsid w:val="00E35D34"/>
    <w:rsid w:val="00E42B3C"/>
    <w:rsid w:val="00E44D68"/>
    <w:rsid w:val="00E5172F"/>
    <w:rsid w:val="00E63D6F"/>
    <w:rsid w:val="00E94615"/>
    <w:rsid w:val="00E95039"/>
    <w:rsid w:val="00EA1DC0"/>
    <w:rsid w:val="00EB6F6B"/>
    <w:rsid w:val="00ED282F"/>
    <w:rsid w:val="00ED50C3"/>
    <w:rsid w:val="00ED7DC2"/>
    <w:rsid w:val="00EE1CBA"/>
    <w:rsid w:val="00EE351B"/>
    <w:rsid w:val="00EE486F"/>
    <w:rsid w:val="00EE6454"/>
    <w:rsid w:val="00EE661E"/>
    <w:rsid w:val="00F156BC"/>
    <w:rsid w:val="00F36C33"/>
    <w:rsid w:val="00F60F4A"/>
    <w:rsid w:val="00F63DE2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9AB"/>
    <w:rsid w:val="00FE0C94"/>
    <w:rsid w:val="00FE35E5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3600f6-a327-454d-9f01-1a4b4b5a2114" xsi:nil="true"/>
    <lcf76f155ced4ddcb4097134ff3c332f xmlns="30bdd6e7-323d-4790-acb9-c728924e631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E461C453B14397E6DFE8CD2DE458" ma:contentTypeVersion="13" ma:contentTypeDescription="Ein neues Dokument erstellen." ma:contentTypeScope="" ma:versionID="7dfbeb7a81fb4c03a35fc41f6e82de29">
  <xsd:schema xmlns:xsd="http://www.w3.org/2001/XMLSchema" xmlns:xs="http://www.w3.org/2001/XMLSchema" xmlns:p="http://schemas.microsoft.com/office/2006/metadata/properties" xmlns:ns2="30bdd6e7-323d-4790-acb9-c728924e6314" xmlns:ns3="d03600f6-a327-454d-9f01-1a4b4b5a2114" targetNamespace="http://schemas.microsoft.com/office/2006/metadata/properties" ma:root="true" ma:fieldsID="e5c36b110d1dde85441eb2ecb0abcb0a" ns2:_="" ns3:_="">
    <xsd:import namespace="30bdd6e7-323d-4790-acb9-c728924e6314"/>
    <xsd:import namespace="d03600f6-a327-454d-9f01-1a4b4b5a2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dd6e7-323d-4790-acb9-c728924e6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3cdae03-7246-478d-99ae-767261f40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600f6-a327-454d-9f01-1a4b4b5a211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39bd9f-6475-4543-994d-1f016cc0b379}" ma:internalName="TaxCatchAll" ma:showField="CatchAllData" ma:web="d03600f6-a327-454d-9f01-1a4b4b5a2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88EC9-01F8-42D9-926B-B695B33838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035BD-C6B9-41B0-A329-0D7C546C88F8}">
  <ds:schemaRefs>
    <ds:schemaRef ds:uri="http://schemas.microsoft.com/office/2006/metadata/properties"/>
    <ds:schemaRef ds:uri="http://schemas.microsoft.com/office/infopath/2007/PartnerControls"/>
    <ds:schemaRef ds:uri="d03600f6-a327-454d-9f01-1a4b4b5a2114"/>
    <ds:schemaRef ds:uri="30bdd6e7-323d-4790-acb9-c728924e6314"/>
  </ds:schemaRefs>
</ds:datastoreItem>
</file>

<file path=customXml/itemProps3.xml><?xml version="1.0" encoding="utf-8"?>
<ds:datastoreItem xmlns:ds="http://schemas.openxmlformats.org/officeDocument/2006/customXml" ds:itemID="{6089A383-3EDF-4908-BA94-10C0704BD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dd6e7-323d-4790-acb9-c728924e6314"/>
    <ds:schemaRef ds:uri="d03600f6-a327-454d-9f01-1a4b4b5a2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843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6145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Kristina Lehmann</cp:lastModifiedBy>
  <cp:revision>24</cp:revision>
  <cp:lastPrinted>2018-01-16T08:20:00Z</cp:lastPrinted>
  <dcterms:created xsi:type="dcterms:W3CDTF">2019-02-08T12:09:00Z</dcterms:created>
  <dcterms:modified xsi:type="dcterms:W3CDTF">2026-06-08T08:41:00Z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0x010100E6B5E461C453B14397E6DFE8CD2DE458</vt:lpwstr>
  </property>
  <property fmtid="{D5CDD505-2E9C-101B-9397-08002B2CF9AE}" pid="3" name="MediaServiceImageTags">
    <vt:lpwstr/>
  </property>
</Properties>
</file>